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9AFDB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3AC1184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Hillesley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 Weaver.</w:t>
      </w:r>
    </w:p>
    <w:p w14:paraId="0B28CE32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B1474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C7A24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John Alford(q.v.) brought a plaint of trespass and assault against him</w:t>
      </w:r>
    </w:p>
    <w:p w14:paraId="4A765BF1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Wymbold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Hillesley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9B2147A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FC863AF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528D6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1C61BF" w14:textId="77777777" w:rsidR="0062293F" w:rsidRDefault="0062293F" w:rsidP="006229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2022</w:t>
      </w:r>
    </w:p>
    <w:p w14:paraId="21D11E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EDA1" w14:textId="77777777" w:rsidR="0062293F" w:rsidRDefault="0062293F" w:rsidP="009139A6">
      <w:r>
        <w:separator/>
      </w:r>
    </w:p>
  </w:endnote>
  <w:endnote w:type="continuationSeparator" w:id="0">
    <w:p w14:paraId="5A877D51" w14:textId="77777777" w:rsidR="0062293F" w:rsidRDefault="006229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34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60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07A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A5FFD" w14:textId="77777777" w:rsidR="0062293F" w:rsidRDefault="0062293F" w:rsidP="009139A6">
      <w:r>
        <w:separator/>
      </w:r>
    </w:p>
  </w:footnote>
  <w:footnote w:type="continuationSeparator" w:id="0">
    <w:p w14:paraId="00533C6E" w14:textId="77777777" w:rsidR="0062293F" w:rsidRDefault="006229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09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E6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5E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93F"/>
    <w:rsid w:val="000666E0"/>
    <w:rsid w:val="002510B7"/>
    <w:rsid w:val="005C130B"/>
    <w:rsid w:val="0062293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9831D"/>
  <w15:chartTrackingRefBased/>
  <w15:docId w15:val="{4002A9AA-A843-42E4-A6AC-C71E949A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29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2022-02-25T19:07:00Z</dcterms:created>
  <dcterms:modified xsi:type="dcterms:W3CDTF">2022-02-25T19:08:00Z</dcterms:modified>
</cp:coreProperties>
</file>